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72666">
        <w:rPr>
          <w:rFonts w:asciiTheme="majorHAnsi" w:hAnsiTheme="majorHAnsi" w:cstheme="majorHAnsi"/>
          <w:u w:val="single"/>
        </w:rPr>
        <w:t>Lesson 1 - Answers</w:t>
      </w:r>
      <w:bookmarkStart w:id="0" w:name="_GoBack"/>
      <w:bookmarkEnd w:id="0"/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107B53" w:rsidRDefault="00107B53" w:rsidP="00107B53">
      <w:pPr>
        <w:rPr>
          <w:rFonts w:asciiTheme="majorHAnsi" w:hAnsiTheme="majorHAnsi" w:cstheme="majorHAnsi"/>
          <w:sz w:val="28"/>
        </w:rPr>
      </w:pPr>
      <w:r w:rsidRPr="00107B53">
        <w:rPr>
          <w:rFonts w:asciiTheme="majorHAnsi" w:hAnsiTheme="majorHAnsi" w:cstheme="majorHAnsi"/>
          <w:sz w:val="28"/>
        </w:rPr>
        <w:t>1.</w:t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1CF11AB" wp14:editId="79D0631A">
            <wp:extent cx="4664075" cy="43072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30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9620CAA" wp14:editId="30577534">
            <wp:extent cx="4943475" cy="1215509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4123" cy="122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2DB081B" wp14:editId="12903BF9">
            <wp:extent cx="4664075" cy="227584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F49B3F8" wp14:editId="1D515E1B">
            <wp:extent cx="4664075" cy="2639060"/>
            <wp:effectExtent l="0" t="0" r="3175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3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50A0080" wp14:editId="3754F8BA">
            <wp:extent cx="4664075" cy="2275205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7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D8EABAF" wp14:editId="0E4ED87A">
            <wp:extent cx="4410075" cy="26289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6446B9" w:rsidRPr="006446B9" w:rsidRDefault="006446B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8B7256D" wp14:editId="4E83F46C">
            <wp:extent cx="4514850" cy="251651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20839" cy="2519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B53" w:rsidRP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sectPr w:rsidR="00107B53" w:rsidRPr="00107B5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>
      <w:rPr>
        <w:rFonts w:asciiTheme="majorHAnsi" w:hAnsiTheme="majorHAnsi" w:cstheme="majorHAnsi"/>
      </w:rPr>
      <w:t xml:space="preserve"> q’s 1-3</w:t>
    </w:r>
    <w:r w:rsidR="00E97B31" w:rsidRPr="00DC3B14">
      <w:rPr>
        <w:rFonts w:asciiTheme="majorHAnsi" w:hAnsiTheme="majorHAnsi" w:cstheme="majorHAnsi"/>
      </w:rPr>
      <w:t xml:space="preserve">          </w:t>
    </w:r>
    <w:r>
      <w:rPr>
        <w:rFonts w:asciiTheme="majorHAnsi" w:hAnsiTheme="majorHAnsi" w:cstheme="majorHAnsi"/>
      </w:rPr>
      <w:t>most children q’s 1-5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>
      <w:rPr>
        <w:rFonts w:asciiTheme="majorHAnsi" w:hAnsiTheme="majorHAnsi" w:cstheme="majorHAnsi"/>
      </w:rPr>
      <w:t xml:space="preserve"> q’s 1-6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762F7"/>
    <w:rsid w:val="00E9282E"/>
    <w:rsid w:val="00E9767D"/>
    <w:rsid w:val="00E97B31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F3355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11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2021-01-25T14:31:00Z</dcterms:created>
  <dcterms:modified xsi:type="dcterms:W3CDTF">2021-01-25T21:27:00Z</dcterms:modified>
</cp:coreProperties>
</file>